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AA7D3" w14:textId="5354AF27" w:rsidR="0029210E" w:rsidRDefault="0029210E" w:rsidP="0029210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EF2A7E" w:rsidRPr="00EF2A7E">
        <w:rPr>
          <w:rFonts w:eastAsia="SimSun" w:cs="Arial"/>
          <w:sz w:val="24"/>
          <w:szCs w:val="24"/>
          <w:lang w:eastAsia="zh-CN"/>
        </w:rPr>
        <w:t>R4-2409514</w:t>
      </w:r>
      <w:bookmarkStart w:id="0" w:name="_GoBack"/>
      <w:bookmarkEnd w:id="0"/>
    </w:p>
    <w:p w14:paraId="5B152BE2" w14:textId="77777777" w:rsidR="0029210E" w:rsidRPr="0052514D" w:rsidRDefault="0029210E" w:rsidP="0029210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14:paraId="56415BF6" w14:textId="77777777" w:rsidR="0029210E" w:rsidRDefault="0029210E" w:rsidP="0029210E">
      <w:pPr>
        <w:spacing w:after="0"/>
        <w:rPr>
          <w:rFonts w:eastAsia="Times New Roman"/>
          <w:i/>
          <w:color w:val="0000FF"/>
        </w:rPr>
      </w:pPr>
    </w:p>
    <w:p w14:paraId="2471C48F" w14:textId="77777777" w:rsidR="0029210E" w:rsidRDefault="0029210E" w:rsidP="0029210E">
      <w:pPr>
        <w:spacing w:after="0"/>
        <w:rPr>
          <w:rFonts w:eastAsia="Times New Roman"/>
          <w:i/>
          <w:color w:val="0000FF"/>
        </w:rPr>
      </w:pPr>
    </w:p>
    <w:p w14:paraId="3B8E73C6" w14:textId="77777777" w:rsidR="0029210E" w:rsidRPr="00EC2290" w:rsidRDefault="0029210E" w:rsidP="0029210E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2FC33E4" w14:textId="47BC3639" w:rsidR="0029210E" w:rsidRDefault="0029210E" w:rsidP="0029210E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Pr="0029210E">
        <w:rPr>
          <w:rFonts w:ascii="Arial" w:hAnsi="Arial" w:cs="Arial"/>
          <w:sz w:val="22"/>
        </w:rPr>
        <w:t xml:space="preserve">TP to TR 37.829: </w:t>
      </w:r>
      <w:r w:rsidR="005F5443">
        <w:rPr>
          <w:rFonts w:ascii="Arial" w:hAnsi="Arial" w:cs="Arial"/>
          <w:sz w:val="22"/>
        </w:rPr>
        <w:t>C</w:t>
      </w:r>
      <w:r w:rsidRPr="0029210E">
        <w:rPr>
          <w:rFonts w:ascii="Arial" w:hAnsi="Arial" w:cs="Arial"/>
          <w:sz w:val="22"/>
        </w:rPr>
        <w:t>orrections</w:t>
      </w:r>
    </w:p>
    <w:p w14:paraId="005F9E2E" w14:textId="77777777" w:rsidR="0029210E" w:rsidRPr="007377A4" w:rsidRDefault="0029210E" w:rsidP="0029210E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6.</w:t>
      </w:r>
      <w:r>
        <w:rPr>
          <w:rFonts w:ascii="Arial" w:eastAsia="SimSun" w:hAnsi="Arial" w:cs="Arial"/>
          <w:sz w:val="22"/>
          <w:lang w:eastAsia="zh-CN"/>
        </w:rPr>
        <w:t>14.2</w:t>
      </w:r>
    </w:p>
    <w:p w14:paraId="6F43F0D9" w14:textId="77777777" w:rsidR="0029210E" w:rsidRPr="00EC2290" w:rsidRDefault="0029210E" w:rsidP="0029210E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Approval</w:t>
      </w:r>
    </w:p>
    <w:p w14:paraId="1C7BA022" w14:textId="69315285" w:rsidR="0029210E" w:rsidRDefault="0029210E" w:rsidP="0029210E">
      <w:pPr>
        <w:pStyle w:val="Heading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757EF3">
        <w:t>Introduction</w:t>
      </w:r>
    </w:p>
    <w:p w14:paraId="2437B932" w14:textId="02B99007" w:rsidR="00B0493A" w:rsidRDefault="00B0493A" w:rsidP="00B0493A">
      <w:r w:rsidRPr="00B0493A">
        <w:t>In this TP to TR 37.829 we provide corrections to align with the latest WID, and to correct multiple ambiguities in the TR.</w:t>
      </w:r>
    </w:p>
    <w:p w14:paraId="2803F5A1" w14:textId="7B60D09A" w:rsidR="00B0493A" w:rsidRPr="00B0493A" w:rsidRDefault="00B0493A" w:rsidP="001050B8">
      <w:pPr>
        <w:pStyle w:val="Heading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>
        <w:t>Discussion</w:t>
      </w:r>
    </w:p>
    <w:p w14:paraId="5DD0E3B0" w14:textId="0251536E" w:rsidR="0029210E" w:rsidRDefault="00B0493A" w:rsidP="0029210E">
      <w:pPr>
        <w:rPr>
          <w:lang w:eastAsia="zh-CN"/>
        </w:rPr>
      </w:pPr>
      <w:r>
        <w:rPr>
          <w:noProof/>
        </w:rPr>
        <w:t>To ease implemenation, i</w:t>
      </w:r>
      <w:r w:rsidR="0029210E">
        <w:rPr>
          <w:noProof/>
        </w:rPr>
        <w:t>n the attached file full TR is provided with Track Changes.</w:t>
      </w:r>
    </w:p>
    <w:p w14:paraId="49628BA3" w14:textId="15C865C0" w:rsidR="0029210E" w:rsidRDefault="0029210E" w:rsidP="0029210E">
      <w:pPr>
        <w:rPr>
          <w:lang w:eastAsia="zh-CN"/>
        </w:rPr>
      </w:pPr>
      <w:r>
        <w:rPr>
          <w:lang w:eastAsia="zh-CN"/>
        </w:rPr>
        <w:t>Summary of changes:</w:t>
      </w:r>
    </w:p>
    <w:p w14:paraId="0AC84537" w14:textId="6493D111" w:rsidR="0029210E" w:rsidRDefault="0029210E" w:rsidP="0029210E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Section 4 updated with the latest WID version, </w:t>
      </w:r>
    </w:p>
    <w:p w14:paraId="4013F3EC" w14:textId="77777777" w:rsidR="0029210E" w:rsidRDefault="0029210E" w:rsidP="0029210E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Clarification on REFSENS exception added, </w:t>
      </w:r>
    </w:p>
    <w:p w14:paraId="58816D44" w14:textId="77777777" w:rsidR="0029210E" w:rsidRDefault="0029210E" w:rsidP="0029210E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Empty sections removed, unnecessary editor notes removed, </w:t>
      </w:r>
    </w:p>
    <w:p w14:paraId="78499CF2" w14:textId="77777777" w:rsidR="0029210E" w:rsidRDefault="0029210E" w:rsidP="0029210E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Multiple table/figure numbers corrected, </w:t>
      </w:r>
    </w:p>
    <w:p w14:paraId="3B16E88D" w14:textId="77777777" w:rsidR="0029210E" w:rsidRDefault="0029210E" w:rsidP="0029210E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Missing references and abbreviations added, </w:t>
      </w:r>
    </w:p>
    <w:p w14:paraId="1459F028" w14:textId="5B852E71" w:rsidR="00F13DA8" w:rsidRDefault="0029210E" w:rsidP="0029210E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Implementation of 3GPP drafting rules.</w:t>
      </w:r>
    </w:p>
    <w:p w14:paraId="3B751148" w14:textId="3863A224" w:rsidR="00B0493A" w:rsidRPr="00B0493A" w:rsidRDefault="00B0493A" w:rsidP="00B0493A">
      <w:pPr>
        <w:pStyle w:val="Heading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>
        <w:t>Conclusions</w:t>
      </w:r>
    </w:p>
    <w:p w14:paraId="45BD53C7" w14:textId="07764F6D" w:rsidR="00B0493A" w:rsidRPr="0029210E" w:rsidRDefault="00B0493A" w:rsidP="0029210E">
      <w:pPr>
        <w:rPr>
          <w:lang w:eastAsia="zh-CN"/>
        </w:rPr>
      </w:pPr>
      <w:r w:rsidRPr="00B0493A">
        <w:rPr>
          <w:b/>
          <w:lang w:eastAsia="zh-CN"/>
        </w:rPr>
        <w:t>Proposal 1</w:t>
      </w:r>
      <w:r>
        <w:rPr>
          <w:lang w:eastAsia="zh-CN"/>
        </w:rPr>
        <w:t xml:space="preserve">: Approve </w:t>
      </w:r>
      <w:proofErr w:type="spellStart"/>
      <w:r>
        <w:rPr>
          <w:lang w:eastAsia="zh-CN"/>
        </w:rPr>
        <w:t>tha</w:t>
      </w:r>
      <w:proofErr w:type="spellEnd"/>
      <w:r>
        <w:rPr>
          <w:lang w:eastAsia="zh-CN"/>
        </w:rPr>
        <w:t xml:space="preserve"> attached TP to TR 37.829. </w:t>
      </w:r>
    </w:p>
    <w:sectPr w:rsidR="00B0493A" w:rsidRPr="0029210E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EC42C" w14:textId="77777777" w:rsidR="00F2476E" w:rsidRDefault="00F2476E">
      <w:r>
        <w:separator/>
      </w:r>
    </w:p>
  </w:endnote>
  <w:endnote w:type="continuationSeparator" w:id="0">
    <w:p w14:paraId="219FB741" w14:textId="77777777" w:rsidR="00F2476E" w:rsidRDefault="00F24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1445F" w14:textId="77777777" w:rsidR="00F2476E" w:rsidRDefault="00F2476E">
      <w:r>
        <w:separator/>
      </w:r>
    </w:p>
  </w:footnote>
  <w:footnote w:type="continuationSeparator" w:id="0">
    <w:p w14:paraId="40536BEA" w14:textId="77777777" w:rsidR="00F2476E" w:rsidRDefault="00F24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567E3"/>
    <w:rsid w:val="000766B8"/>
    <w:rsid w:val="0007788A"/>
    <w:rsid w:val="00083080"/>
    <w:rsid w:val="000858DB"/>
    <w:rsid w:val="000A6394"/>
    <w:rsid w:val="000B255A"/>
    <w:rsid w:val="000B5CFD"/>
    <w:rsid w:val="000B7FED"/>
    <w:rsid w:val="000C038A"/>
    <w:rsid w:val="000C0D23"/>
    <w:rsid w:val="000C6598"/>
    <w:rsid w:val="000C7100"/>
    <w:rsid w:val="000D44B3"/>
    <w:rsid w:val="000D5D17"/>
    <w:rsid w:val="000E4FC6"/>
    <w:rsid w:val="000E6D7F"/>
    <w:rsid w:val="000F3795"/>
    <w:rsid w:val="001058E4"/>
    <w:rsid w:val="00132C96"/>
    <w:rsid w:val="001401B3"/>
    <w:rsid w:val="00144D65"/>
    <w:rsid w:val="00145D43"/>
    <w:rsid w:val="001642BE"/>
    <w:rsid w:val="00170555"/>
    <w:rsid w:val="001715FF"/>
    <w:rsid w:val="00177B59"/>
    <w:rsid w:val="0018059A"/>
    <w:rsid w:val="00181791"/>
    <w:rsid w:val="00187F4E"/>
    <w:rsid w:val="00192C46"/>
    <w:rsid w:val="00194030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FBB"/>
    <w:rsid w:val="002443B9"/>
    <w:rsid w:val="00244F1E"/>
    <w:rsid w:val="0025062C"/>
    <w:rsid w:val="0026004D"/>
    <w:rsid w:val="0026187B"/>
    <w:rsid w:val="002640DD"/>
    <w:rsid w:val="0026783A"/>
    <w:rsid w:val="00267F72"/>
    <w:rsid w:val="00275D12"/>
    <w:rsid w:val="00284FEB"/>
    <w:rsid w:val="002860C4"/>
    <w:rsid w:val="0029053C"/>
    <w:rsid w:val="0029210E"/>
    <w:rsid w:val="00293C0F"/>
    <w:rsid w:val="00297265"/>
    <w:rsid w:val="002A173A"/>
    <w:rsid w:val="002B5741"/>
    <w:rsid w:val="002D2755"/>
    <w:rsid w:val="002E472E"/>
    <w:rsid w:val="002F3C6D"/>
    <w:rsid w:val="002F5168"/>
    <w:rsid w:val="00305409"/>
    <w:rsid w:val="0031439E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C7797"/>
    <w:rsid w:val="003E1A36"/>
    <w:rsid w:val="003F6A36"/>
    <w:rsid w:val="00410371"/>
    <w:rsid w:val="00417F51"/>
    <w:rsid w:val="00423C2D"/>
    <w:rsid w:val="004242F1"/>
    <w:rsid w:val="00435811"/>
    <w:rsid w:val="00441C76"/>
    <w:rsid w:val="004436D6"/>
    <w:rsid w:val="0044495E"/>
    <w:rsid w:val="00453A92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9BF"/>
    <w:rsid w:val="004D66C9"/>
    <w:rsid w:val="004F5788"/>
    <w:rsid w:val="00511814"/>
    <w:rsid w:val="005141D9"/>
    <w:rsid w:val="0051580D"/>
    <w:rsid w:val="00540543"/>
    <w:rsid w:val="005439CE"/>
    <w:rsid w:val="00547111"/>
    <w:rsid w:val="00547874"/>
    <w:rsid w:val="005542EF"/>
    <w:rsid w:val="005723AE"/>
    <w:rsid w:val="00582F8C"/>
    <w:rsid w:val="00591ED0"/>
    <w:rsid w:val="00592D74"/>
    <w:rsid w:val="005B0546"/>
    <w:rsid w:val="005B06B4"/>
    <w:rsid w:val="005B2B24"/>
    <w:rsid w:val="005B3FAD"/>
    <w:rsid w:val="005B3FDD"/>
    <w:rsid w:val="005D3B88"/>
    <w:rsid w:val="005D7E8A"/>
    <w:rsid w:val="005E2C44"/>
    <w:rsid w:val="005F5443"/>
    <w:rsid w:val="005F6F1E"/>
    <w:rsid w:val="00616520"/>
    <w:rsid w:val="00616DCB"/>
    <w:rsid w:val="00621188"/>
    <w:rsid w:val="00623022"/>
    <w:rsid w:val="00623958"/>
    <w:rsid w:val="006257ED"/>
    <w:rsid w:val="006427D6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0"/>
    <w:rsid w:val="00760803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4114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037BC"/>
    <w:rsid w:val="00906042"/>
    <w:rsid w:val="0091431A"/>
    <w:rsid w:val="009148DE"/>
    <w:rsid w:val="00924A60"/>
    <w:rsid w:val="00927927"/>
    <w:rsid w:val="00941E30"/>
    <w:rsid w:val="00947541"/>
    <w:rsid w:val="00973116"/>
    <w:rsid w:val="009775E1"/>
    <w:rsid w:val="009777D9"/>
    <w:rsid w:val="0099039F"/>
    <w:rsid w:val="00991B88"/>
    <w:rsid w:val="00997082"/>
    <w:rsid w:val="009A5753"/>
    <w:rsid w:val="009A579D"/>
    <w:rsid w:val="009A62D9"/>
    <w:rsid w:val="009B42E4"/>
    <w:rsid w:val="009C6E72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115C"/>
    <w:rsid w:val="00A4602E"/>
    <w:rsid w:val="00A47E70"/>
    <w:rsid w:val="00A50CF0"/>
    <w:rsid w:val="00A55E93"/>
    <w:rsid w:val="00A65F8C"/>
    <w:rsid w:val="00A7671C"/>
    <w:rsid w:val="00A969A4"/>
    <w:rsid w:val="00AA2CBC"/>
    <w:rsid w:val="00AA334C"/>
    <w:rsid w:val="00AB0F49"/>
    <w:rsid w:val="00AB25E4"/>
    <w:rsid w:val="00AB2ED3"/>
    <w:rsid w:val="00AC057C"/>
    <w:rsid w:val="00AC5820"/>
    <w:rsid w:val="00AD1CD8"/>
    <w:rsid w:val="00AE1A85"/>
    <w:rsid w:val="00AF0A0E"/>
    <w:rsid w:val="00AF5970"/>
    <w:rsid w:val="00AF70D4"/>
    <w:rsid w:val="00AF72EE"/>
    <w:rsid w:val="00B00F7A"/>
    <w:rsid w:val="00B0493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68C8"/>
    <w:rsid w:val="00BA34C7"/>
    <w:rsid w:val="00BA3EC5"/>
    <w:rsid w:val="00BA51D9"/>
    <w:rsid w:val="00BB05D3"/>
    <w:rsid w:val="00BB296E"/>
    <w:rsid w:val="00BB5DFC"/>
    <w:rsid w:val="00BB66E7"/>
    <w:rsid w:val="00BC53B6"/>
    <w:rsid w:val="00BC72A3"/>
    <w:rsid w:val="00BD279D"/>
    <w:rsid w:val="00BD6BB8"/>
    <w:rsid w:val="00BE1706"/>
    <w:rsid w:val="00BE42FB"/>
    <w:rsid w:val="00BF6BBD"/>
    <w:rsid w:val="00C15F3F"/>
    <w:rsid w:val="00C452E8"/>
    <w:rsid w:val="00C454CF"/>
    <w:rsid w:val="00C514F6"/>
    <w:rsid w:val="00C6391F"/>
    <w:rsid w:val="00C66BA2"/>
    <w:rsid w:val="00C75233"/>
    <w:rsid w:val="00C870F6"/>
    <w:rsid w:val="00C94B66"/>
    <w:rsid w:val="00C95985"/>
    <w:rsid w:val="00CA0F9D"/>
    <w:rsid w:val="00CA3600"/>
    <w:rsid w:val="00CA6AA0"/>
    <w:rsid w:val="00CB4571"/>
    <w:rsid w:val="00CC107D"/>
    <w:rsid w:val="00CC5026"/>
    <w:rsid w:val="00CC68D0"/>
    <w:rsid w:val="00CC79CE"/>
    <w:rsid w:val="00CE0B66"/>
    <w:rsid w:val="00CF00CD"/>
    <w:rsid w:val="00D00AC6"/>
    <w:rsid w:val="00D03F9A"/>
    <w:rsid w:val="00D06D51"/>
    <w:rsid w:val="00D10D46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E34CF"/>
    <w:rsid w:val="00DF1D2B"/>
    <w:rsid w:val="00E13F3D"/>
    <w:rsid w:val="00E21646"/>
    <w:rsid w:val="00E30FCD"/>
    <w:rsid w:val="00E34898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EF2A7E"/>
    <w:rsid w:val="00F13DA8"/>
    <w:rsid w:val="00F20AA0"/>
    <w:rsid w:val="00F2476E"/>
    <w:rsid w:val="00F25D98"/>
    <w:rsid w:val="00F300FB"/>
    <w:rsid w:val="00F36A6C"/>
    <w:rsid w:val="00F549F2"/>
    <w:rsid w:val="00F617C4"/>
    <w:rsid w:val="00F619B6"/>
    <w:rsid w:val="00F64B3E"/>
    <w:rsid w:val="00F72877"/>
    <w:rsid w:val="00F72D0C"/>
    <w:rsid w:val="00F953F8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9210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4.xml><?xml version="1.0" encoding="utf-8"?>
<ds:datastoreItem xmlns:ds="http://schemas.openxmlformats.org/officeDocument/2006/customXml" ds:itemID="{372B0B09-B2CD-44E1-8D3D-088B28524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2</cp:revision>
  <cp:lastPrinted>1899-12-31T23:00:00Z</cp:lastPrinted>
  <dcterms:created xsi:type="dcterms:W3CDTF">2024-05-13T14:52:00Z</dcterms:created>
  <dcterms:modified xsi:type="dcterms:W3CDTF">2024-05-13T14:52:00Z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</Properties>
</file>